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A0E3B" w14:textId="77777777" w:rsidR="00597AC3" w:rsidRDefault="00597AC3" w:rsidP="00597AC3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Wynnoc</w:t>
      </w:r>
      <w:proofErr w:type="spellEnd"/>
      <w:r>
        <w:rPr>
          <w:rFonts w:cs="Times New Roman"/>
          <w:szCs w:val="24"/>
          <w:u w:val="single"/>
        </w:rPr>
        <w:t xml:space="preserve"> CHAMBERLEYN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4E90DA74" w14:textId="77777777" w:rsidR="00597AC3" w:rsidRDefault="00597AC3" w:rsidP="00597A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261978FF" w14:textId="77777777" w:rsidR="00597AC3" w:rsidRDefault="00597AC3" w:rsidP="00597AC3">
      <w:pPr>
        <w:pStyle w:val="NoSpacing"/>
        <w:rPr>
          <w:rFonts w:cs="Times New Roman"/>
          <w:szCs w:val="24"/>
        </w:rPr>
      </w:pPr>
    </w:p>
    <w:p w14:paraId="3A4394D8" w14:textId="77777777" w:rsidR="00597AC3" w:rsidRDefault="00597AC3" w:rsidP="00597AC3">
      <w:pPr>
        <w:pStyle w:val="NoSpacing"/>
        <w:rPr>
          <w:rFonts w:cs="Times New Roman"/>
          <w:szCs w:val="24"/>
        </w:rPr>
      </w:pPr>
    </w:p>
    <w:p w14:paraId="4DB203E0" w14:textId="77777777" w:rsidR="00597AC3" w:rsidRDefault="00597AC3" w:rsidP="00597A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Jul.</w:t>
      </w: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He was presented to the church of </w:t>
      </w:r>
      <w:proofErr w:type="spellStart"/>
      <w:r>
        <w:rPr>
          <w:rFonts w:cs="Times New Roman"/>
          <w:szCs w:val="24"/>
        </w:rPr>
        <w:t>Alphynton</w:t>
      </w:r>
      <w:proofErr w:type="spellEnd"/>
      <w:r>
        <w:rPr>
          <w:rFonts w:cs="Times New Roman"/>
          <w:szCs w:val="24"/>
        </w:rPr>
        <w:t>, in the diocese of Exeter.</w:t>
      </w:r>
    </w:p>
    <w:p w14:paraId="414B874F" w14:textId="77777777" w:rsidR="00597AC3" w:rsidRDefault="00597AC3" w:rsidP="00597A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1413-16 p.352)</w:t>
      </w:r>
    </w:p>
    <w:p w14:paraId="0992C0DD" w14:textId="77777777" w:rsidR="00597AC3" w:rsidRDefault="00597AC3" w:rsidP="00597AC3">
      <w:pPr>
        <w:pStyle w:val="NoSpacing"/>
        <w:rPr>
          <w:rFonts w:cs="Times New Roman"/>
          <w:szCs w:val="24"/>
        </w:rPr>
      </w:pPr>
    </w:p>
    <w:p w14:paraId="5DFD859F" w14:textId="77777777" w:rsidR="00597AC3" w:rsidRDefault="00597AC3" w:rsidP="00597AC3">
      <w:pPr>
        <w:pStyle w:val="NoSpacing"/>
        <w:rPr>
          <w:rFonts w:cs="Times New Roman"/>
          <w:szCs w:val="24"/>
        </w:rPr>
      </w:pPr>
    </w:p>
    <w:p w14:paraId="61FC0C76" w14:textId="77777777" w:rsidR="00597AC3" w:rsidRDefault="00597AC3" w:rsidP="00597AC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3C1790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23A13" w14:textId="77777777" w:rsidR="00597AC3" w:rsidRDefault="00597AC3" w:rsidP="009139A6">
      <w:r>
        <w:separator/>
      </w:r>
    </w:p>
  </w:endnote>
  <w:endnote w:type="continuationSeparator" w:id="0">
    <w:p w14:paraId="2047AB21" w14:textId="77777777" w:rsidR="00597AC3" w:rsidRDefault="00597A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0D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46B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5A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DB0E" w14:textId="77777777" w:rsidR="00597AC3" w:rsidRDefault="00597AC3" w:rsidP="009139A6">
      <w:r>
        <w:separator/>
      </w:r>
    </w:p>
  </w:footnote>
  <w:footnote w:type="continuationSeparator" w:id="0">
    <w:p w14:paraId="66F2F3BB" w14:textId="77777777" w:rsidR="00597AC3" w:rsidRDefault="00597A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45B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0B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0AF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C3"/>
    <w:rsid w:val="000666E0"/>
    <w:rsid w:val="002510B7"/>
    <w:rsid w:val="00597AC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B0C78"/>
  <w15:chartTrackingRefBased/>
  <w15:docId w15:val="{DA18192D-EC5F-4512-BBF5-8E26C949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2023-12-21T19:35:00Z</dcterms:created>
  <dcterms:modified xsi:type="dcterms:W3CDTF">2023-12-21T19:36:00Z</dcterms:modified>
</cp:coreProperties>
</file>